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2493A91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328C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95D35">
        <w:rPr>
          <w:b/>
          <w:i/>
          <w:noProof/>
          <w:sz w:val="28"/>
        </w:rPr>
        <w:t>6803</w:t>
      </w:r>
    </w:p>
    <w:p w14:paraId="104B5012" w14:textId="5E6AF313" w:rsidR="002F5BEA" w:rsidRDefault="000328C0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09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proofErr w:type="spellStart"/>
      <w:r>
        <w:rPr>
          <w:sz w:val="24"/>
        </w:rPr>
        <w:t>october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DAE6A" w:rsidR="001E41F3" w:rsidRPr="00410371" w:rsidRDefault="00F515D2" w:rsidP="00F515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15D2"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8D0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5D35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43EC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5D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5FC4D" w:rsidR="001E41F3" w:rsidRPr="006B59E8" w:rsidRDefault="006B59E8" w:rsidP="006B59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9E8">
              <w:rPr>
                <w:b/>
                <w:noProof/>
                <w:sz w:val="28"/>
              </w:rPr>
              <w:t>1</w:t>
            </w:r>
            <w:r w:rsidR="0072032B">
              <w:rPr>
                <w:b/>
                <w:noProof/>
                <w:sz w:val="28"/>
              </w:rPr>
              <w:t>7</w:t>
            </w:r>
            <w:r w:rsidRPr="006B59E8">
              <w:rPr>
                <w:b/>
                <w:noProof/>
                <w:sz w:val="28"/>
              </w:rPr>
              <w:t>.</w:t>
            </w:r>
            <w:r w:rsidR="00195D35">
              <w:rPr>
                <w:b/>
                <w:noProof/>
                <w:sz w:val="28"/>
              </w:rPr>
              <w:t>5</w:t>
            </w:r>
            <w:r w:rsidRPr="006B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130DB" w:rsidR="00F25D98" w:rsidRDefault="00B82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CC0871" w:rsidR="00F25D98" w:rsidRDefault="00B82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3DF39" w:rsidR="001E41F3" w:rsidRDefault="007E3E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637420">
              <w:t>IOC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42991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7423B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 w:rsidRPr="00CF59BA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C17F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95D35">
              <w:t>09</w:t>
            </w:r>
            <w:r w:rsidR="00AE5DD8">
              <w:t>-</w:t>
            </w:r>
            <w:r w:rsidR="00195D3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B1CB8" w:rsidR="001E41F3" w:rsidRDefault="00CF5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2A46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7445">
              <w:t>1</w:t>
            </w:r>
            <w:r w:rsidR="0072032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4CAF9" w:rsidR="001E41F3" w:rsidRPr="009D2E25" w:rsidRDefault="002C1F77" w:rsidP="002C1F77">
            <w:pPr>
              <w:rPr>
                <w:noProof/>
                <w:lang w:val="en-US"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A9C9E" w:rsidR="001E41F3" w:rsidRPr="009D2E25" w:rsidRDefault="0045076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IOC name in clause </w:t>
            </w:r>
            <w:r w:rsidR="002C1F77">
              <w:rPr>
                <w:noProof/>
                <w:lang w:val="en-US"/>
              </w:rPr>
              <w:t>7.3.4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82E64" w:rsidR="001E41F3" w:rsidRDefault="009D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6EA0A" w:rsidR="001E41F3" w:rsidRDefault="00450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</w:t>
            </w:r>
            <w:r w:rsidR="00AE698D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85B8A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C933B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8E699" w:rsidR="001E41F3" w:rsidRDefault="009D2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A90" w:rsidRPr="00EB73C7" w14:paraId="47BB9309" w14:textId="77777777" w:rsidTr="002E3A90">
        <w:tc>
          <w:tcPr>
            <w:tcW w:w="9521" w:type="dxa"/>
            <w:shd w:val="clear" w:color="auto" w:fill="FFFFCC"/>
            <w:vAlign w:val="center"/>
          </w:tcPr>
          <w:p w14:paraId="13F20BCE" w14:textId="77777777" w:rsidR="002E3A90" w:rsidRPr="00EB73C7" w:rsidRDefault="002E3A90" w:rsidP="000E69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7E13E54B" w14:textId="4BCE616C" w:rsidR="002E3A90" w:rsidRDefault="002E3A90">
      <w:pPr>
        <w:rPr>
          <w:noProof/>
        </w:rPr>
      </w:pPr>
    </w:p>
    <w:p w14:paraId="1A800B0E" w14:textId="77777777" w:rsidR="002C1F77" w:rsidRPr="00F17505" w:rsidRDefault="002C1F77" w:rsidP="002C1F77">
      <w:pPr>
        <w:pStyle w:val="Heading3"/>
      </w:pPr>
      <w:bookmarkStart w:id="5" w:name="_Toc106015887"/>
      <w:bookmarkStart w:id="6" w:name="_Toc106098525"/>
      <w:bookmarkStart w:id="7" w:name="_Toc137816767"/>
      <w:r w:rsidRPr="00F17505">
        <w:t>7.3.</w:t>
      </w:r>
      <w:r>
        <w:t>4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MLTrainingProcess</w:t>
      </w:r>
      <w:bookmarkEnd w:id="5"/>
      <w:bookmarkEnd w:id="6"/>
      <w:bookmarkEnd w:id="7"/>
      <w:proofErr w:type="spellEnd"/>
    </w:p>
    <w:p w14:paraId="3D34CFFC" w14:textId="77777777" w:rsidR="002C1F77" w:rsidRPr="00F17505" w:rsidRDefault="002C1F77" w:rsidP="002C1F77">
      <w:pPr>
        <w:pStyle w:val="Heading4"/>
      </w:pPr>
      <w:bookmarkStart w:id="8" w:name="_Toc106015888"/>
      <w:bookmarkStart w:id="9" w:name="_Toc106098526"/>
      <w:bookmarkStart w:id="10" w:name="_Toc137816768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8"/>
      <w:bookmarkEnd w:id="9"/>
      <w:bookmarkEnd w:id="10"/>
    </w:p>
    <w:p w14:paraId="2E1BBD5B" w14:textId="77777777" w:rsidR="002C1F77" w:rsidRPr="00F17505" w:rsidRDefault="002C1F77" w:rsidP="002C1F77">
      <w:r w:rsidRPr="00F17505">
        <w:t xml:space="preserve">The IOC </w:t>
      </w:r>
      <w:bookmarkStart w:id="11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1"/>
      <w:r w:rsidRPr="00F17505">
        <w:t xml:space="preserve">represents the ML training process. </w:t>
      </w:r>
    </w:p>
    <w:p w14:paraId="793C187B" w14:textId="77777777" w:rsidR="002C1F77" w:rsidRPr="00F17505" w:rsidRDefault="002C1F77" w:rsidP="002C1F77">
      <w:r w:rsidRPr="00F17505">
        <w:rPr>
          <w:rFonts w:cs="Arial"/>
        </w:rPr>
        <w:t>One</w:t>
      </w:r>
      <w:r w:rsidRPr="00F17505">
        <w:t xml:space="preserve"> </w:t>
      </w:r>
      <w:bookmarkStart w:id="12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t>MOI</w:t>
      </w:r>
      <w:bookmarkStart w:id="13" w:name="MCCQCTEMPBM_00000065"/>
      <w:r w:rsidRPr="00F17505">
        <w:rPr>
          <w:rFonts w:ascii="Courier New" w:hAnsi="Courier New" w:cs="Courier New"/>
        </w:rPr>
        <w:t xml:space="preserve"> </w:t>
      </w:r>
      <w:bookmarkEnd w:id="13"/>
      <w:r w:rsidRPr="00F17505">
        <w:t xml:space="preserve">may be instantiated for each </w:t>
      </w:r>
      <w:bookmarkStart w:id="14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t xml:space="preserve">MOI or a set of </w:t>
      </w:r>
      <w:bookmarkStart w:id="15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t xml:space="preserve">MOIs. </w:t>
      </w:r>
    </w:p>
    <w:p w14:paraId="11843161" w14:textId="77777777" w:rsidR="002C1F77" w:rsidRPr="00F17505" w:rsidRDefault="002C1F77" w:rsidP="002C1F77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6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6"/>
      <w:proofErr w:type="spellEnd"/>
      <w:r w:rsidRPr="00F17505">
        <w:rPr>
          <w:rFonts w:cs="Arial"/>
        </w:rPr>
        <w:t xml:space="preserve"> under training, a </w:t>
      </w:r>
      <w:bookmarkStart w:id="17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bookmarkStart w:id="18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8"/>
      <w:r w:rsidRPr="00F17505">
        <w:t>is</w:t>
      </w:r>
      <w:bookmarkStart w:id="19" w:name="MCCQCTEMPBM_00000071"/>
      <w:r w:rsidRPr="00F17505">
        <w:rPr>
          <w:rFonts w:ascii="Courier New" w:hAnsi="Courier New" w:cs="Courier New"/>
        </w:rPr>
        <w:t xml:space="preserve"> </w:t>
      </w:r>
      <w:bookmarkEnd w:id="19"/>
      <w:r w:rsidRPr="00F17505">
        <w:rPr>
          <w:rFonts w:cs="Arial"/>
        </w:rPr>
        <w:t xml:space="preserve">associated with exactly one </w:t>
      </w:r>
      <w:bookmarkStart w:id="20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20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21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1"/>
      <w:r w:rsidRPr="00F17505">
        <w:rPr>
          <w:rFonts w:cs="Arial"/>
        </w:rPr>
        <w:t xml:space="preserve">may be associated with one or more </w:t>
      </w:r>
      <w:bookmarkStart w:id="22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2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1767121C" w14:textId="77777777" w:rsidR="002C1F77" w:rsidRPr="00F17505" w:rsidRDefault="002C1F77" w:rsidP="002C1F77">
      <w:r w:rsidRPr="00F17505">
        <w:t xml:space="preserve">The </w:t>
      </w:r>
      <w:bookmarkStart w:id="23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3"/>
      <w:proofErr w:type="spellEnd"/>
      <w:r w:rsidRPr="00F17505">
        <w:t xml:space="preserve"> does not have to correspond to a specific </w:t>
      </w:r>
      <w:bookmarkStart w:id="24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4"/>
      <w:proofErr w:type="spellEnd"/>
      <w:r w:rsidRPr="00F17505">
        <w:t xml:space="preserve">, i.e. a </w:t>
      </w:r>
      <w:bookmarkStart w:id="25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5"/>
      <w:proofErr w:type="spellEnd"/>
      <w:r w:rsidRPr="00F17505">
        <w:t xml:space="preserve"> does not have to be associated to a specific </w:t>
      </w:r>
      <w:bookmarkStart w:id="26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6"/>
      <w:proofErr w:type="spellEnd"/>
      <w:r w:rsidRPr="00F17505">
        <w:t xml:space="preserve">. The </w:t>
      </w:r>
      <w:bookmarkStart w:id="27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27"/>
      <w:proofErr w:type="spellEnd"/>
      <w:r w:rsidRPr="00F17505">
        <w:t xml:space="preserve"> may be managed separately from the </w:t>
      </w:r>
      <w:bookmarkStart w:id="28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8"/>
      <w:r w:rsidRPr="00F17505">
        <w:rPr>
          <w:lang w:eastAsia="zh-CN"/>
        </w:rPr>
        <w:t>MOIs</w:t>
      </w:r>
      <w:r w:rsidRPr="00F17505">
        <w:t xml:space="preserve">, e.g. the </w:t>
      </w:r>
      <w:bookmarkStart w:id="29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9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30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30"/>
      <w:proofErr w:type="spellEnd"/>
      <w:r w:rsidRPr="00F17505">
        <w:t xml:space="preserve"> that is instantiated following the requests. Thus, the </w:t>
      </w:r>
      <w:bookmarkStart w:id="31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31"/>
      <w:proofErr w:type="spellEnd"/>
      <w:r w:rsidRPr="00F17505">
        <w:t xml:space="preserve"> may be associated to either one or more </w:t>
      </w:r>
      <w:bookmarkStart w:id="32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2"/>
      <w:r w:rsidRPr="00F17505">
        <w:rPr>
          <w:lang w:eastAsia="zh-CN"/>
        </w:rPr>
        <w:t>MOI</w:t>
      </w:r>
      <w:r w:rsidRPr="00F17505">
        <w:t>.</w:t>
      </w:r>
    </w:p>
    <w:p w14:paraId="682E74AA" w14:textId="77777777" w:rsidR="002C1F77" w:rsidRPr="00F17505" w:rsidRDefault="002C1F77" w:rsidP="002C1F77">
      <w:r w:rsidRPr="00F17505">
        <w:t xml:space="preserve">Each </w:t>
      </w:r>
      <w:bookmarkStart w:id="33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3"/>
      <w:r w:rsidRPr="00F17505">
        <w:t>instance</w:t>
      </w:r>
      <w:bookmarkStart w:id="34" w:name="MCCQCTEMPBM_00000086"/>
      <w:r w:rsidRPr="00F17505">
        <w:rPr>
          <w:rFonts w:ascii="Courier New" w:hAnsi="Courier New" w:cs="Courier New"/>
        </w:rPr>
        <w:t xml:space="preserve"> </w:t>
      </w:r>
      <w:bookmarkEnd w:id="34"/>
      <w:r w:rsidRPr="00F17505">
        <w:t xml:space="preserve">needs to be managed differently from the related </w:t>
      </w:r>
      <w:bookmarkStart w:id="35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5"/>
      <w:proofErr w:type="spellEnd"/>
      <w:r w:rsidRPr="00F17505">
        <w:t xml:space="preserve">, although the </w:t>
      </w:r>
      <w:bookmarkStart w:id="36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 xml:space="preserve">may be associated to only one </w:t>
      </w:r>
      <w:bookmarkStart w:id="37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37"/>
      <w:proofErr w:type="spellEnd"/>
      <w:r w:rsidRPr="00F17505">
        <w:t xml:space="preserve">. For example, the </w:t>
      </w:r>
      <w:bookmarkStart w:id="38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8"/>
      <w:r w:rsidRPr="00F17505">
        <w:t xml:space="preserve">may be triggered to start with a specific version of the </w:t>
      </w:r>
      <w:bookmarkStart w:id="39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39"/>
      <w:proofErr w:type="spellEnd"/>
      <w:r w:rsidRPr="00F17505">
        <w:t xml:space="preserve"> and multiple </w:t>
      </w:r>
      <w:bookmarkStart w:id="40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0"/>
      <w:r w:rsidRPr="00F17505">
        <w:t>instances</w:t>
      </w:r>
      <w:bookmarkStart w:id="41" w:name="MCCQCTEMPBM_00000093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may be triggered for different versions of the </w:t>
      </w:r>
      <w:bookmarkStart w:id="42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2"/>
      <w:proofErr w:type="spellEnd"/>
      <w:r w:rsidRPr="00F17505">
        <w:t xml:space="preserve">. In either case the </w:t>
      </w:r>
      <w:bookmarkStart w:id="43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44" w:author="Cintia Rosa" w:date="2023-08-30T11:31:00Z">
        <w:r w:rsidRPr="00F17505" w:rsidDel="001B4213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43"/>
      <w:r w:rsidRPr="00F17505">
        <w:t xml:space="preserve">instances are still associated with the same </w:t>
      </w:r>
      <w:bookmarkStart w:id="45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5"/>
      <w:proofErr w:type="spellEnd"/>
      <w:r w:rsidRPr="00F17505">
        <w:t xml:space="preserve"> but are managed separately from the </w:t>
      </w:r>
      <w:bookmarkStart w:id="46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6"/>
    </w:p>
    <w:p w14:paraId="593E9C4F" w14:textId="77777777" w:rsidR="002C1F77" w:rsidRPr="00F17505" w:rsidRDefault="002C1F77" w:rsidP="002C1F77">
      <w:r w:rsidRPr="00F17505">
        <w:t xml:space="preserve">Each </w:t>
      </w:r>
      <w:bookmarkStart w:id="47" w:name="MCCQCTEMPBM_0000009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7"/>
      <w:r w:rsidRPr="00F17505">
        <w:t xml:space="preserve">has a </w:t>
      </w:r>
      <w:bookmarkStart w:id="48" w:name="MCCQCTEMPBM_00000099"/>
      <w:r w:rsidRPr="00F17505">
        <w:rPr>
          <w:rFonts w:ascii="Courier New" w:hAnsi="Courier New" w:cs="Courier New"/>
        </w:rPr>
        <w:t>priority</w:t>
      </w:r>
      <w:bookmarkEnd w:id="48"/>
      <w:r w:rsidRPr="00F17505">
        <w:t xml:space="preserve"> that may be used to prioritize the execution of different </w:t>
      </w:r>
      <w:bookmarkStart w:id="49" w:name="MCCQCTEMPBM_0000010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50" w:author="Cintia Rosa" w:date="2023-08-30T11:31:00Z">
        <w:r w:rsidRPr="00F17505" w:rsidDel="001B4213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49"/>
      <w:r w:rsidRPr="00F17505">
        <w:t xml:space="preserve">instances. By default, the </w:t>
      </w:r>
      <w:bookmarkStart w:id="51" w:name="MCCQCTEMPBM_00000101"/>
      <w:r w:rsidRPr="00F17505">
        <w:rPr>
          <w:rFonts w:ascii="Courier New" w:hAnsi="Courier New" w:cs="Courier New"/>
        </w:rPr>
        <w:t>priority</w:t>
      </w:r>
      <w:bookmarkEnd w:id="51"/>
      <w:r w:rsidRPr="00F17505">
        <w:t xml:space="preserve"> of the </w:t>
      </w:r>
      <w:bookmarkStart w:id="52" w:name="MCCQCTEMPBM_0000010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2"/>
      <w:r w:rsidRPr="00F17505">
        <w:t xml:space="preserve">may be related in a 1:1 manner with the </w:t>
      </w:r>
      <w:bookmarkStart w:id="53" w:name="MCCQCTEMPBM_00000103"/>
      <w:r w:rsidRPr="00F17505">
        <w:rPr>
          <w:rFonts w:ascii="Courier New" w:hAnsi="Courier New" w:cs="Courier New"/>
        </w:rPr>
        <w:t>priority</w:t>
      </w:r>
      <w:bookmarkEnd w:id="53"/>
      <w:r w:rsidRPr="00F17505">
        <w:t xml:space="preserve"> of the </w:t>
      </w:r>
      <w:bookmarkStart w:id="54" w:name="MCCQCTEMPBM_0000010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54"/>
      <w:proofErr w:type="spellEnd"/>
      <w:r w:rsidRPr="00F17505">
        <w:t xml:space="preserve"> for which the </w:t>
      </w:r>
      <w:bookmarkStart w:id="55" w:name="MCCQCTEMPBM_0000010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5"/>
      <w:r w:rsidRPr="00F17505">
        <w:t>is instantiated.</w:t>
      </w:r>
    </w:p>
    <w:p w14:paraId="51FF7AE2" w14:textId="77777777" w:rsidR="002C1F77" w:rsidRPr="00F17505" w:rsidRDefault="002C1F77" w:rsidP="002C1F77">
      <w:pPr>
        <w:rPr>
          <w:rFonts w:cs="Arial"/>
        </w:rPr>
      </w:pPr>
      <w:r w:rsidRPr="00F17505">
        <w:t xml:space="preserve">Each </w:t>
      </w:r>
      <w:bookmarkStart w:id="56" w:name="MCCQCTEMPBM_00000106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6"/>
      <w:r w:rsidRPr="00F17505">
        <w:t xml:space="preserve">may have one or more termination conditions used to define the points at which the </w:t>
      </w:r>
      <w:bookmarkStart w:id="57" w:name="MCCQCTEMPBM_00000107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7"/>
      <w:r w:rsidRPr="00F17505">
        <w:t>may terminate.</w:t>
      </w:r>
    </w:p>
    <w:p w14:paraId="511A176D" w14:textId="77777777" w:rsidR="002C1F77" w:rsidRPr="00F17505" w:rsidRDefault="002C1F77" w:rsidP="002C1F77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58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58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71019CF1" w14:textId="77777777" w:rsidR="002C1F77" w:rsidRPr="00F17505" w:rsidRDefault="002C1F77" w:rsidP="002C1F77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65EEBC6A" w14:textId="77777777" w:rsidR="002C1F77" w:rsidRPr="00F17505" w:rsidRDefault="002C1F77" w:rsidP="002C1F77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59" w:name="MCCQCTEMPBM_00000112"/>
      <w:r w:rsidRPr="00F17505">
        <w:rPr>
          <w:rFonts w:ascii="Courier New" w:hAnsi="Courier New" w:cs="Courier New"/>
          <w:bCs/>
        </w:rPr>
        <w:t>timer</w:t>
      </w:r>
      <w:bookmarkEnd w:id="59"/>
      <w:r w:rsidRPr="00F17505">
        <w:t>" attribute is not used.</w:t>
      </w:r>
    </w:p>
    <w:p w14:paraId="12BF19E2" w14:textId="77777777" w:rsidR="002C1F77" w:rsidRPr="00F17505" w:rsidRDefault="002C1F77" w:rsidP="002C1F77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60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60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4850B1BE" w14:textId="77777777" w:rsidR="002C1F77" w:rsidRPr="00F17505" w:rsidRDefault="002C1F77" w:rsidP="002C1F77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61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61"/>
      <w:proofErr w:type="spellEnd"/>
      <w:r w:rsidRPr="00F17505">
        <w:t>" attribute. Vendor specific information may be provided though.</w:t>
      </w:r>
    </w:p>
    <w:p w14:paraId="5ABF9A2B" w14:textId="77777777" w:rsidR="002C1F77" w:rsidRPr="00F17505" w:rsidRDefault="002C1F77" w:rsidP="002C1F77">
      <w:r w:rsidRPr="00F17505">
        <w:t>When the training is completed with "</w:t>
      </w:r>
      <w:bookmarkStart w:id="62" w:name="MCCQCTEMPBM_00000115"/>
      <w:r w:rsidRPr="00F17505">
        <w:rPr>
          <w:rFonts w:ascii="Courier New" w:hAnsi="Courier New" w:cs="Courier New"/>
          <w:bCs/>
        </w:rPr>
        <w:t>status</w:t>
      </w:r>
      <w:bookmarkEnd w:id="62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6E72903" w14:textId="77777777" w:rsidR="00890914" w:rsidRPr="00F17505" w:rsidRDefault="00890914" w:rsidP="008909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0914" w:rsidRPr="00EB73C7" w14:paraId="2062738E" w14:textId="77777777" w:rsidTr="000E6983">
        <w:tc>
          <w:tcPr>
            <w:tcW w:w="9639" w:type="dxa"/>
            <w:shd w:val="clear" w:color="auto" w:fill="FFFFCC"/>
            <w:vAlign w:val="center"/>
          </w:tcPr>
          <w:p w14:paraId="3D1D195A" w14:textId="77777777" w:rsidR="00890914" w:rsidRPr="00EB73C7" w:rsidRDefault="00890914" w:rsidP="000E69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7BF7CA9A" w14:textId="77777777" w:rsidR="00890914" w:rsidRDefault="00890914" w:rsidP="00890914"/>
    <w:p w14:paraId="477C4879" w14:textId="77777777" w:rsidR="00D46F1E" w:rsidRDefault="00D46F1E">
      <w:pPr>
        <w:rPr>
          <w:noProof/>
        </w:rPr>
      </w:pPr>
    </w:p>
    <w:sectPr w:rsidR="00D46F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33A23" w14:textId="77777777" w:rsidR="005D7683" w:rsidRDefault="005D7683">
      <w:r>
        <w:separator/>
      </w:r>
    </w:p>
  </w:endnote>
  <w:endnote w:type="continuationSeparator" w:id="0">
    <w:p w14:paraId="0822F393" w14:textId="77777777" w:rsidR="005D7683" w:rsidRDefault="005D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7FB76" w14:textId="77777777" w:rsidR="005D7683" w:rsidRDefault="005D7683">
      <w:r>
        <w:separator/>
      </w:r>
    </w:p>
  </w:footnote>
  <w:footnote w:type="continuationSeparator" w:id="0">
    <w:p w14:paraId="4E626C6D" w14:textId="77777777" w:rsidR="005D7683" w:rsidRDefault="005D7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610505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267"/>
    <w:rsid w:val="00022E4A"/>
    <w:rsid w:val="000328C0"/>
    <w:rsid w:val="00091857"/>
    <w:rsid w:val="000A6394"/>
    <w:rsid w:val="000B7FED"/>
    <w:rsid w:val="000C038A"/>
    <w:rsid w:val="000C6598"/>
    <w:rsid w:val="000D44B3"/>
    <w:rsid w:val="000E014D"/>
    <w:rsid w:val="000E2A0B"/>
    <w:rsid w:val="00145D43"/>
    <w:rsid w:val="0017607C"/>
    <w:rsid w:val="00192B2F"/>
    <w:rsid w:val="00192C46"/>
    <w:rsid w:val="00195D35"/>
    <w:rsid w:val="001A08B3"/>
    <w:rsid w:val="001A7B60"/>
    <w:rsid w:val="001B4213"/>
    <w:rsid w:val="001B52F0"/>
    <w:rsid w:val="001B7A65"/>
    <w:rsid w:val="001E293E"/>
    <w:rsid w:val="001E41F3"/>
    <w:rsid w:val="001F420B"/>
    <w:rsid w:val="0026004D"/>
    <w:rsid w:val="002640DD"/>
    <w:rsid w:val="00275D12"/>
    <w:rsid w:val="00284FEB"/>
    <w:rsid w:val="00285DDD"/>
    <w:rsid w:val="002860C4"/>
    <w:rsid w:val="002B5741"/>
    <w:rsid w:val="002C1F77"/>
    <w:rsid w:val="002E3A90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04F85"/>
    <w:rsid w:val="00410371"/>
    <w:rsid w:val="00411524"/>
    <w:rsid w:val="004242F1"/>
    <w:rsid w:val="00450763"/>
    <w:rsid w:val="004A52C6"/>
    <w:rsid w:val="004B75B7"/>
    <w:rsid w:val="004C0EFB"/>
    <w:rsid w:val="004D1D31"/>
    <w:rsid w:val="005009D9"/>
    <w:rsid w:val="0051580D"/>
    <w:rsid w:val="00547111"/>
    <w:rsid w:val="00552668"/>
    <w:rsid w:val="005658F2"/>
    <w:rsid w:val="00592D74"/>
    <w:rsid w:val="005D6EAF"/>
    <w:rsid w:val="005D7683"/>
    <w:rsid w:val="005E2C44"/>
    <w:rsid w:val="00621188"/>
    <w:rsid w:val="006257ED"/>
    <w:rsid w:val="00637420"/>
    <w:rsid w:val="0065536E"/>
    <w:rsid w:val="00665C47"/>
    <w:rsid w:val="006755AA"/>
    <w:rsid w:val="0068622F"/>
    <w:rsid w:val="00695808"/>
    <w:rsid w:val="006B46FB"/>
    <w:rsid w:val="006B59E8"/>
    <w:rsid w:val="006E21FB"/>
    <w:rsid w:val="0072032B"/>
    <w:rsid w:val="00785599"/>
    <w:rsid w:val="00792342"/>
    <w:rsid w:val="007977A8"/>
    <w:rsid w:val="007B512A"/>
    <w:rsid w:val="007C2097"/>
    <w:rsid w:val="007D6A07"/>
    <w:rsid w:val="007E3EB9"/>
    <w:rsid w:val="007F7259"/>
    <w:rsid w:val="008040A8"/>
    <w:rsid w:val="008279FA"/>
    <w:rsid w:val="008626E7"/>
    <w:rsid w:val="00870EE7"/>
    <w:rsid w:val="00880A55"/>
    <w:rsid w:val="008863B9"/>
    <w:rsid w:val="00890914"/>
    <w:rsid w:val="008A45A6"/>
    <w:rsid w:val="008A596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2E25"/>
    <w:rsid w:val="009E080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E698D"/>
    <w:rsid w:val="00B13F88"/>
    <w:rsid w:val="00B258BB"/>
    <w:rsid w:val="00B67B97"/>
    <w:rsid w:val="00B722D8"/>
    <w:rsid w:val="00B82DC4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9BA"/>
    <w:rsid w:val="00CF5C18"/>
    <w:rsid w:val="00D03F9A"/>
    <w:rsid w:val="00D06D51"/>
    <w:rsid w:val="00D24991"/>
    <w:rsid w:val="00D46F1E"/>
    <w:rsid w:val="00D50255"/>
    <w:rsid w:val="00D66520"/>
    <w:rsid w:val="00DC5FC7"/>
    <w:rsid w:val="00DE34CF"/>
    <w:rsid w:val="00E054E2"/>
    <w:rsid w:val="00E13F3D"/>
    <w:rsid w:val="00E2065C"/>
    <w:rsid w:val="00E34898"/>
    <w:rsid w:val="00E37445"/>
    <w:rsid w:val="00EB09B7"/>
    <w:rsid w:val="00EE7D7C"/>
    <w:rsid w:val="00F01566"/>
    <w:rsid w:val="00F259AA"/>
    <w:rsid w:val="00F25D98"/>
    <w:rsid w:val="00F300FB"/>
    <w:rsid w:val="00F515D2"/>
    <w:rsid w:val="00F53069"/>
    <w:rsid w:val="00F661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46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F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6F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6F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1F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EU123</cp:lastModifiedBy>
  <cp:revision>13</cp:revision>
  <cp:lastPrinted>1899-12-31T23:00:00Z</cp:lastPrinted>
  <dcterms:created xsi:type="dcterms:W3CDTF">2023-08-30T09:28:00Z</dcterms:created>
  <dcterms:modified xsi:type="dcterms:W3CDTF">2023-09-29T14:31:00Z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